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1F0C" w14:textId="41E0C26D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04078" w:rsidRPr="0060407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R4-230495</w:t>
      </w:r>
      <w:r w:rsidR="0060407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</w:t>
      </w:r>
    </w:p>
    <w:p w14:paraId="7EA9E287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66446B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14FDD9D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275462" w:rsidRPr="00275462">
        <w:rPr>
          <w:rFonts w:ascii="Arial" w:eastAsia="Calibri" w:hAnsi="Arial" w:cs="Arial"/>
          <w:b/>
          <w:bCs/>
          <w:sz w:val="24"/>
        </w:rPr>
        <w:t>On UE Rx requirements for sidelink in unlicensed spectrum</w:t>
      </w:r>
    </w:p>
    <w:p w14:paraId="0E1AC063" w14:textId="5ED8353D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DF176F2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5.</w:t>
      </w:r>
      <w:r w:rsidR="6155083D" w:rsidRPr="7DF176F2">
        <w:rPr>
          <w:rFonts w:ascii="Arial" w:eastAsia="MS Mincho" w:hAnsi="Arial" w:cs="Arial"/>
          <w:b/>
          <w:bCs/>
          <w:sz w:val="24"/>
          <w:szCs w:val="24"/>
        </w:rPr>
        <w:t>31</w:t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.2</w:t>
      </w:r>
      <w:r w:rsidR="003F320A">
        <w:rPr>
          <w:rFonts w:ascii="Arial" w:eastAsia="MS Mincho" w:hAnsi="Arial" w:cs="Arial"/>
          <w:b/>
          <w:bCs/>
          <w:sz w:val="24"/>
          <w:szCs w:val="24"/>
        </w:rPr>
        <w:t>.1.</w:t>
      </w:r>
      <w:r w:rsidR="00275462">
        <w:rPr>
          <w:rFonts w:ascii="Arial" w:eastAsia="MS Mincho" w:hAnsi="Arial" w:cs="Arial"/>
          <w:b/>
          <w:bCs/>
          <w:sz w:val="24"/>
          <w:szCs w:val="24"/>
        </w:rPr>
        <w:t>3</w:t>
      </w:r>
    </w:p>
    <w:p w14:paraId="33535AC0" w14:textId="7ACAFFCA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E3DEA">
        <w:rPr>
          <w:rFonts w:ascii="Arial" w:eastAsia="Calibri" w:hAnsi="Arial" w:cs="Arial"/>
          <w:b/>
          <w:bCs/>
          <w:sz w:val="24"/>
        </w:rPr>
        <w:t>Approval</w:t>
      </w:r>
    </w:p>
    <w:p w14:paraId="1FCD535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3036C7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9EC77A8" w14:textId="3E2D7B1A" w:rsidR="0082115E" w:rsidRDefault="0082115E" w:rsidP="0082115E">
      <w:pPr>
        <w:jc w:val="both"/>
      </w:pPr>
      <w:r>
        <w:t xml:space="preserve">The updated </w:t>
      </w:r>
      <w:r w:rsidRPr="00604078">
        <w:t xml:space="preserve">WID </w:t>
      </w:r>
      <w:r w:rsidR="009753CD" w:rsidRPr="00604078">
        <w:t xml:space="preserve">[1] </w:t>
      </w:r>
      <w:r w:rsidRPr="00604078">
        <w:t>of NR sidelink evolution from 3GPP TSG RAN Meeting #9</w:t>
      </w:r>
      <w:r w:rsidR="005B2D67" w:rsidRPr="00604078">
        <w:t>9</w:t>
      </w:r>
      <w:r w:rsidRPr="00604078">
        <w:t>-e includes an objective related to the support of operation of sidelink in unlicensed spectrum and also has an objective related to support of new introduced features (</w:t>
      </w:r>
      <w:proofErr w:type="gramStart"/>
      <w:r w:rsidRPr="00604078">
        <w:t>e.g.</w:t>
      </w:r>
      <w:proofErr w:type="gramEnd"/>
      <w:r w:rsidRPr="00604078">
        <w:t xml:space="preserve"> SL unlicensed) and fr</w:t>
      </w:r>
      <w:r>
        <w:t>equency bands. Relevant objectives are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15E" w14:paraId="61E0D4C2" w14:textId="77777777" w:rsidTr="003248D6">
        <w:tc>
          <w:tcPr>
            <w:tcW w:w="9617" w:type="dxa"/>
          </w:tcPr>
          <w:p w14:paraId="7FB75F04" w14:textId="77777777" w:rsidR="0082115E" w:rsidRPr="00C3201F" w:rsidRDefault="0082115E" w:rsidP="0082115E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</w:rPr>
            </w:pPr>
            <w:r w:rsidRPr="7B70DB4D">
              <w:rPr>
                <w:rFonts w:ascii="Times" w:hAnsi="Times" w:cs="Times"/>
              </w:rPr>
              <w:t xml:space="preserve">Study and specify support of sidelink on unlicensed spectrum for both mode 1 and mode 2 where Uu operation for mode 1 is limited to licensed spectrum only [RAN1, RAN2, </w:t>
            </w:r>
            <w:r w:rsidRPr="7B70DB4D">
              <w:rPr>
                <w:rFonts w:ascii="Times" w:hAnsi="Times" w:cs="Times"/>
                <w:highlight w:val="yellow"/>
              </w:rPr>
              <w:t>RAN4</w:t>
            </w:r>
            <w:r w:rsidRPr="7B70DB4D">
              <w:rPr>
                <w:rFonts w:ascii="Times" w:hAnsi="Times" w:cs="Times"/>
              </w:rPr>
              <w:t>]</w:t>
            </w:r>
          </w:p>
          <w:p w14:paraId="38C50760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14:paraId="79B8CF8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41FD7BB4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</w:p>
          <w:p w14:paraId="347F7B56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19AB6F02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</w:p>
          <w:p w14:paraId="60CE4E4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existing NR sidelink and NR-U channel structure shall be reused as the baseline.</w:t>
            </w:r>
          </w:p>
          <w:p w14:paraId="659D0C19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existing NR SL feature</w:t>
            </w:r>
          </w:p>
          <w:p w14:paraId="54E5F7EB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Focus on FR1 unlicensed bands (n46 and n96/n102).</w:t>
            </w:r>
          </w:p>
          <w:p w14:paraId="1564CE3C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      </w:r>
          </w:p>
          <w:p w14:paraId="5748A1CC" w14:textId="77777777" w:rsidR="0082115E" w:rsidRDefault="0082115E" w:rsidP="0082115E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highlight w:val="yellow"/>
                <w:lang w:eastAsia="ko-KR"/>
              </w:rPr>
              <w:t>UE Tx and Rx RF requirement for supporting new features introduced in this WI, sidelink frequency bands for single-carrier operation</w:t>
            </w:r>
            <w:r w:rsidRPr="7B70DB4D">
              <w:rPr>
                <w:rFonts w:ascii="Times" w:hAnsi="Times" w:cs="Times"/>
                <w:lang w:eastAsia="ko-KR"/>
              </w:rPr>
              <w:t xml:space="preserve"> and frequency band combinations for carrier aggregation operation [</w:t>
            </w:r>
            <w:r w:rsidRPr="7B70DB4D">
              <w:rPr>
                <w:rFonts w:ascii="Times" w:hAnsi="Times" w:cs="Times"/>
                <w:highlight w:val="yellow"/>
                <w:lang w:eastAsia="ko-KR"/>
              </w:rPr>
              <w:t>RAN4</w:t>
            </w:r>
            <w:r w:rsidRPr="7B70DB4D">
              <w:rPr>
                <w:rFonts w:ascii="Times" w:hAnsi="Times" w:cs="Times"/>
                <w:lang w:eastAsia="ko-KR"/>
              </w:rPr>
              <w:t>]</w:t>
            </w:r>
          </w:p>
          <w:p w14:paraId="1873EC53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exact frequency bands for both licensed and ITS-dedicated spectrum in FR1 and FR2 are to be determined based on company input during the WI.</w:t>
            </w:r>
          </w:p>
          <w:p w14:paraId="10DB7231" w14:textId="77777777" w:rsidR="00EC5B93" w:rsidRDefault="00EC5B93" w:rsidP="00EC5B93">
            <w:pPr>
              <w:numPr>
                <w:ilvl w:val="0"/>
                <w:numId w:val="27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 xml:space="preserve">The frequency band combinations </w:t>
            </w:r>
            <w:proofErr w:type="gramStart"/>
            <w:r>
              <w:rPr>
                <w:rFonts w:ascii="Times" w:hAnsi="Times" w:cs="Times"/>
                <w:iCs/>
                <w:lang w:eastAsia="ko-KR"/>
              </w:rPr>
              <w:t>is</w:t>
            </w:r>
            <w:proofErr w:type="gramEnd"/>
            <w:r>
              <w:rPr>
                <w:rFonts w:ascii="Times" w:hAnsi="Times" w:cs="Times"/>
                <w:iCs/>
                <w:lang w:eastAsia="ko-KR"/>
              </w:rPr>
              <w:t xml:space="preserve"> limited to the </w:t>
            </w:r>
            <w:r w:rsidRPr="00450B0D">
              <w:rPr>
                <w:rFonts w:ascii="Times" w:hAnsi="Times" w:cs="Times"/>
                <w:iCs/>
                <w:lang w:eastAsia="ko-KR"/>
              </w:rPr>
              <w:t xml:space="preserve">ITS-dedicated spectrum </w:t>
            </w:r>
            <w:r w:rsidRPr="00E54642">
              <w:rPr>
                <w:rFonts w:ascii="Times" w:hAnsi="Times" w:cs="Times"/>
                <w:iCs/>
                <w:lang w:eastAsia="ko-KR"/>
              </w:rPr>
              <w:t>only (Band n47) for contiguous carrier aggregation</w:t>
            </w:r>
            <w:r w:rsidRPr="00450B0D">
              <w:rPr>
                <w:rFonts w:ascii="Times" w:hAnsi="Times" w:cs="Times"/>
                <w:iCs/>
                <w:lang w:eastAsia="ko-KR"/>
              </w:rPr>
              <w:t>.</w:t>
            </w:r>
          </w:p>
          <w:p w14:paraId="0A7F77C0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Frequency bands for the unlicensed spectrum in FR1 are [n46 and n96/n102] (i.e., 5GHz and 6GHz) in accordance with corresponding national regulatory requirements.</w:t>
            </w:r>
          </w:p>
          <w:p w14:paraId="5721B978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Support of new sidelink frequency bands and band combinations should ensure coexistence between sidelink and Uu interface in the same and adjacent channels in licensed spectrum.</w:t>
            </w:r>
          </w:p>
          <w:p w14:paraId="43D51DB0" w14:textId="77777777" w:rsidR="0082115E" w:rsidRPr="00FD7D31" w:rsidRDefault="0082115E" w:rsidP="003248D6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</w:p>
        </w:tc>
      </w:tr>
    </w:tbl>
    <w:p w14:paraId="094EFEEE" w14:textId="612430A8" w:rsidR="0082115E" w:rsidRPr="00420B53" w:rsidRDefault="0082115E" w:rsidP="0082115E">
      <w:pPr>
        <w:spacing w:before="120" w:after="120"/>
        <w:jc w:val="both"/>
        <w:rPr>
          <w:rStyle w:val="Emphasis"/>
        </w:rPr>
      </w:pPr>
      <w:r w:rsidRPr="7B70DB4D">
        <w:rPr>
          <w:rStyle w:val="normaltextrun"/>
          <w:color w:val="000000"/>
          <w:shd w:val="clear" w:color="auto" w:fill="FFFFFF"/>
        </w:rPr>
        <w:t xml:space="preserve">In this paper we discuss potential RAN4 impact on </w:t>
      </w:r>
      <w:r w:rsidR="00525089">
        <w:rPr>
          <w:rStyle w:val="normaltextrun"/>
          <w:color w:val="000000"/>
          <w:shd w:val="clear" w:color="auto" w:fill="FFFFFF"/>
        </w:rPr>
        <w:t>UE Rx</w:t>
      </w:r>
      <w:r w:rsidRPr="7B70DB4D">
        <w:rPr>
          <w:rStyle w:val="normaltextrun"/>
          <w:color w:val="000000"/>
          <w:shd w:val="clear" w:color="auto" w:fill="FFFFFF"/>
        </w:rPr>
        <w:t xml:space="preserve"> requirements for SL operating in unlicensed spectrum.</w:t>
      </w:r>
    </w:p>
    <w:p w14:paraId="075F162B" w14:textId="77777777" w:rsidR="0060543D" w:rsidRPr="00EF698B" w:rsidRDefault="0060543D" w:rsidP="005C23A4"/>
    <w:p w14:paraId="65E21EC0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CDA099A" w14:textId="77777777" w:rsidR="00397850" w:rsidRDefault="00397850" w:rsidP="00397850">
      <w:pPr>
        <w:jc w:val="both"/>
      </w:pPr>
      <w:r>
        <w:t>Currently, sidelink requirements in RAN4 RF specifications are defined at least on the following specific sections for V2X communications:</w:t>
      </w:r>
    </w:p>
    <w:p w14:paraId="03AF41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lastRenderedPageBreak/>
        <w:t>5.2E</w:t>
      </w:r>
      <w:r>
        <w:tab/>
        <w:t>Operating bands for V2X</w:t>
      </w:r>
    </w:p>
    <w:p w14:paraId="757B00E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5.3E</w:t>
      </w:r>
      <w:r>
        <w:tab/>
        <w:t>Channel bandwidth for V2X</w:t>
      </w:r>
    </w:p>
    <w:p w14:paraId="0ADE6BB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5.4E</w:t>
      </w:r>
      <w:r>
        <w:tab/>
        <w:t>Channel arrangement for V2X</w:t>
      </w:r>
    </w:p>
    <w:p w14:paraId="11D6541F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6.2E</w:t>
      </w:r>
      <w:r>
        <w:tab/>
        <w:t>Transmit power for V2X</w:t>
      </w:r>
    </w:p>
    <w:p w14:paraId="6665F58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6.3E</w:t>
      </w:r>
      <w:r>
        <w:tab/>
        <w:t>Output power dynamics for V2X</w:t>
      </w:r>
    </w:p>
    <w:p w14:paraId="7089858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6.4E</w:t>
      </w:r>
      <w:r>
        <w:tab/>
        <w:t>Transmit signal quality for V2X</w:t>
      </w:r>
    </w:p>
    <w:p w14:paraId="66D45013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6.5E</w:t>
      </w:r>
      <w:r>
        <w:tab/>
        <w:t>Output RF spectrum emissions for V2X</w:t>
      </w:r>
    </w:p>
    <w:p w14:paraId="7A10E66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7.3E</w:t>
      </w:r>
      <w:r>
        <w:tab/>
        <w:t>Reference sensitivity for V2X</w:t>
      </w:r>
    </w:p>
    <w:p w14:paraId="7564072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7.4E</w:t>
      </w:r>
      <w:r>
        <w:tab/>
        <w:t>Maximum input level for V2X</w:t>
      </w:r>
    </w:p>
    <w:p w14:paraId="19729E2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7.5E</w:t>
      </w:r>
      <w:r>
        <w:tab/>
        <w:t>Adjacent channel selectivity for V2X</w:t>
      </w:r>
    </w:p>
    <w:p w14:paraId="5D2A59A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7.6E</w:t>
      </w:r>
      <w:r>
        <w:tab/>
        <w:t>Blocking characteristics for V2X</w:t>
      </w:r>
    </w:p>
    <w:p w14:paraId="3CBDE51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7.7E</w:t>
      </w:r>
      <w:r>
        <w:tab/>
        <w:t>Spurious response for V2X</w:t>
      </w:r>
    </w:p>
    <w:p w14:paraId="5C0B38AA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7.8E</w:t>
      </w:r>
      <w:r>
        <w:tab/>
        <w:t>Intermodulation characteristics for V2X</w:t>
      </w:r>
    </w:p>
    <w:p w14:paraId="3589B543" w14:textId="77777777" w:rsidR="00397850" w:rsidRDefault="00397850" w:rsidP="00397850">
      <w:pPr>
        <w:jc w:val="both"/>
      </w:pPr>
      <w:r>
        <w:t xml:space="preserve">In NR-U, </w:t>
      </w:r>
      <w:proofErr w:type="gramStart"/>
      <w:r>
        <w:t>a number of</w:t>
      </w:r>
      <w:proofErr w:type="gramEnd"/>
      <w:r>
        <w:t xml:space="preserve"> RF requirements were introduced in RAN4 specifications in Rel-16. As an example, the following list shows impacted or introduced sections (refer to first large RAN4 CR from NR-U Rel-16, RP-202117):</w:t>
      </w:r>
    </w:p>
    <w:p w14:paraId="7EFBAD9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</w:t>
      </w:r>
      <w:r>
        <w:tab/>
        <w:t>Operating bands</w:t>
      </w:r>
    </w:p>
    <w:p w14:paraId="183E98E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5.2D</w:t>
      </w:r>
      <w:r>
        <w:tab/>
        <w:t>Operating bands for UL MIMO</w:t>
      </w:r>
    </w:p>
    <w:p w14:paraId="347C87E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6.2F</w:t>
      </w:r>
      <w:r>
        <w:tab/>
        <w:t>Transmit power for shared spectrum channel access</w:t>
      </w:r>
    </w:p>
    <w:p w14:paraId="28763BF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6.3F</w:t>
      </w:r>
      <w:r>
        <w:tab/>
        <w:t>Output power dynamics for shared spectrum channel access</w:t>
      </w:r>
    </w:p>
    <w:p w14:paraId="5AE6B85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6.4F</w:t>
      </w:r>
      <w:r>
        <w:tab/>
        <w:t>Transmit signal quality for shared spectrum channel access</w:t>
      </w:r>
    </w:p>
    <w:p w14:paraId="603B8E8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6.5F</w:t>
      </w:r>
      <w:r>
        <w:tab/>
        <w:t>Output RF spectrum emissions for shared spectrum channel access</w:t>
      </w:r>
    </w:p>
    <w:p w14:paraId="67D749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7.3F</w:t>
      </w:r>
      <w:r>
        <w:tab/>
        <w:t>Reference sensitivity for shared spectrum channel access</w:t>
      </w:r>
    </w:p>
    <w:p w14:paraId="4936196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7.5F</w:t>
      </w:r>
      <w:r>
        <w:tab/>
        <w:t>Adjacent channel selectivity for shared spectrum channel access</w:t>
      </w:r>
    </w:p>
    <w:p w14:paraId="3B78800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7.6F</w:t>
      </w:r>
      <w:r>
        <w:tab/>
        <w:t>Blocking characteristics for shared spectrum channel access</w:t>
      </w:r>
    </w:p>
    <w:p w14:paraId="18D41B3B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7.7F</w:t>
      </w:r>
      <w:r>
        <w:tab/>
        <w:t>Spurious response for shared spectrum channel access</w:t>
      </w:r>
    </w:p>
    <w:p w14:paraId="1C2570FD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bookmarkStart w:id="5" w:name="_Toc21344500"/>
      <w:bookmarkStart w:id="6" w:name="_Toc29801988"/>
      <w:bookmarkStart w:id="7" w:name="_Toc29802412"/>
      <w:bookmarkStart w:id="8" w:name="_Toc29803037"/>
      <w:bookmarkStart w:id="9" w:name="_Toc36107779"/>
      <w:bookmarkStart w:id="10" w:name="_Toc37251553"/>
      <w:r>
        <w:t>7.8F</w:t>
      </w:r>
      <w:r>
        <w:tab/>
        <w:t>Intermodulation characteristics</w:t>
      </w:r>
      <w:bookmarkEnd w:id="5"/>
      <w:bookmarkEnd w:id="6"/>
      <w:bookmarkEnd w:id="7"/>
      <w:bookmarkEnd w:id="8"/>
      <w:bookmarkEnd w:id="9"/>
      <w:bookmarkEnd w:id="10"/>
      <w:r>
        <w:t xml:space="preserve"> for shared spectrum channel access</w:t>
      </w:r>
    </w:p>
    <w:p w14:paraId="636C697B" w14:textId="77777777" w:rsidR="00397850" w:rsidRDefault="00397850" w:rsidP="00397850">
      <w:pPr>
        <w:jc w:val="both"/>
      </w:pPr>
      <w:r>
        <w:t xml:space="preserve">Since SL-U is being specified in Rel-18 to operate in same bands as supported by NR-U in FR-1, i.e., including Band n46 (5 GHz) and Band n96/n102 (6 GHz), it is expected that SL-U should also follow similar RF requirements introduced by NR-U in RAN4 specs or utilize NR-U requirements as baseline. </w:t>
      </w:r>
    </w:p>
    <w:p w14:paraId="51179024" w14:textId="77777777" w:rsidR="00397850" w:rsidRPr="00B85273" w:rsidRDefault="00397850" w:rsidP="00397850">
      <w:pPr>
        <w:pStyle w:val="RAN4observation0"/>
        <w:jc w:val="both"/>
      </w:pPr>
      <w:bookmarkStart w:id="11" w:name="_Toc128472623"/>
      <w:bookmarkStart w:id="12" w:name="_Toc132021391"/>
      <w:r>
        <w:t>SL-U is being specified to operate in same bands as NR-U in FR1, thus SL-U may reuse NR-U RF requirements in large extent.</w:t>
      </w:r>
      <w:bookmarkEnd w:id="11"/>
      <w:bookmarkEnd w:id="12"/>
    </w:p>
    <w:p w14:paraId="1001839B" w14:textId="290A1FB0" w:rsidR="00397850" w:rsidRDefault="00397850" w:rsidP="00397850">
      <w:pPr>
        <w:spacing w:before="240"/>
        <w:jc w:val="both"/>
      </w:pPr>
      <w:r>
        <w:t xml:space="preserve">As a starting point, RAN4 should </w:t>
      </w:r>
      <w:r w:rsidR="009753CD">
        <w:t>consider</w:t>
      </w:r>
      <w:r>
        <w:t xml:space="preserve"> </w:t>
      </w:r>
      <w:r w:rsidR="009753CD">
        <w:t xml:space="preserve">if the receiver requirements currently defined for </w:t>
      </w:r>
      <w:r w:rsidR="009753CD" w:rsidRPr="009753CD">
        <w:t>shared spectrum channel access</w:t>
      </w:r>
      <w:r w:rsidR="009753CD">
        <w:t xml:space="preserve"> can be reused for operation of sidelink in unlicensed spectrum. </w:t>
      </w:r>
    </w:p>
    <w:p w14:paraId="25229293" w14:textId="046E7750" w:rsidR="009753CD" w:rsidRDefault="00397850" w:rsidP="009753CD">
      <w:pPr>
        <w:pStyle w:val="RAN4proposal"/>
        <w:spacing w:before="240"/>
        <w:jc w:val="both"/>
      </w:pPr>
      <w:bookmarkStart w:id="13" w:name="_Toc128472624"/>
      <w:bookmarkStart w:id="14" w:name="_Toc132021392"/>
      <w:r>
        <w:t xml:space="preserve">RAN4 to </w:t>
      </w:r>
      <w:bookmarkEnd w:id="13"/>
      <w:r w:rsidR="009753CD">
        <w:t xml:space="preserve">consider the </w:t>
      </w:r>
      <w:r w:rsidR="009753CD" w:rsidRPr="009753CD">
        <w:t>receiver requirements currently defined for shared spectrum channel access for operation of sidelink in unlicensed spectrum</w:t>
      </w:r>
      <w:r w:rsidR="009753CD">
        <w:t>.</w:t>
      </w:r>
      <w:bookmarkEnd w:id="14"/>
    </w:p>
    <w:p w14:paraId="46304D54" w14:textId="31404FA8" w:rsidR="009753CD" w:rsidRDefault="009753CD" w:rsidP="009753CD">
      <w:r>
        <w:t>Since ITS band n47 which is targeted for V2X is overlapped with shared spectrum access band n46</w:t>
      </w:r>
      <w:r w:rsidR="00221FC1">
        <w:t xml:space="preserve"> as shown in </w:t>
      </w:r>
      <w:r w:rsidR="00221FC1" w:rsidRPr="00221FC1">
        <w:t>TS 38.101-1 - Table 5.2-1</w:t>
      </w:r>
      <w:r w:rsidR="00221FC1">
        <w:t>. It may be needed for RAN4 to assess if any additional Rx requirements are needed.</w:t>
      </w:r>
    </w:p>
    <w:p w14:paraId="4F9A2AD0" w14:textId="2B532053" w:rsidR="00221FC1" w:rsidRDefault="00221FC1" w:rsidP="00221FC1">
      <w:pPr>
        <w:pStyle w:val="RAN4observation0"/>
      </w:pPr>
      <w:bookmarkStart w:id="15" w:name="_Toc132021393"/>
      <w:r>
        <w:t xml:space="preserve">ITS band n47 is overlapping </w:t>
      </w:r>
      <w:r w:rsidRPr="00221FC1">
        <w:t>shared spectrum access band n46</w:t>
      </w:r>
      <w:bookmarkEnd w:id="15"/>
    </w:p>
    <w:p w14:paraId="2F0BCCC5" w14:textId="72BB7961" w:rsidR="00604078" w:rsidRDefault="00604078" w:rsidP="00604078">
      <w:pPr>
        <w:rPr>
          <w:lang w:val="en-GB"/>
        </w:rPr>
      </w:pPr>
    </w:p>
    <w:p w14:paraId="1D2C79F3" w14:textId="4E4F0E8E" w:rsidR="00604078" w:rsidRDefault="00604078" w:rsidP="00604078">
      <w:pPr>
        <w:rPr>
          <w:lang w:val="en-GB"/>
        </w:rPr>
      </w:pPr>
    </w:p>
    <w:p w14:paraId="49EE4F07" w14:textId="565A9988" w:rsidR="00604078" w:rsidRDefault="00604078" w:rsidP="00604078">
      <w:pPr>
        <w:rPr>
          <w:lang w:val="en-GB"/>
        </w:rPr>
      </w:pPr>
    </w:p>
    <w:p w14:paraId="6CC0D603" w14:textId="3CDF289A" w:rsidR="00604078" w:rsidRDefault="00604078" w:rsidP="00604078">
      <w:pPr>
        <w:rPr>
          <w:lang w:val="en-GB"/>
        </w:rPr>
      </w:pPr>
    </w:p>
    <w:p w14:paraId="58256AFE" w14:textId="2E868451" w:rsidR="00604078" w:rsidRDefault="00604078" w:rsidP="00604078">
      <w:pPr>
        <w:rPr>
          <w:lang w:val="en-GB"/>
        </w:rPr>
      </w:pPr>
    </w:p>
    <w:p w14:paraId="798EDC6E" w14:textId="78AB7353" w:rsidR="00604078" w:rsidRDefault="00604078" w:rsidP="00604078">
      <w:pPr>
        <w:rPr>
          <w:lang w:val="en-GB"/>
        </w:rPr>
      </w:pPr>
    </w:p>
    <w:p w14:paraId="647431A9" w14:textId="77777777" w:rsidR="00604078" w:rsidRPr="00604078" w:rsidRDefault="00604078" w:rsidP="00604078">
      <w:pPr>
        <w:rPr>
          <w:lang w:val="en-GB"/>
        </w:rPr>
      </w:pPr>
    </w:p>
    <w:p w14:paraId="0CB7BD55" w14:textId="2AA66CA1" w:rsidR="009753CD" w:rsidRPr="00A1115A" w:rsidRDefault="00221FC1" w:rsidP="00221FC1">
      <w:pPr>
        <w:pStyle w:val="TH"/>
        <w:keepNext w:val="0"/>
        <w:keepLines w:val="0"/>
        <w:widowControl w:val="0"/>
      </w:pPr>
      <w:r>
        <w:lastRenderedPageBreak/>
        <w:t xml:space="preserve">TS 38.101-1 - </w:t>
      </w:r>
      <w:r w:rsidR="009753CD"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9753CD" w:rsidRPr="00A1115A" w14:paraId="13C9DA59" w14:textId="77777777" w:rsidTr="00DF4C6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70DD0" w14:textId="77777777" w:rsidR="009753CD" w:rsidRPr="00A1115A" w:rsidRDefault="009753CD" w:rsidP="00DF4C6B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DDA5" w14:textId="77777777" w:rsidR="009753CD" w:rsidRPr="00A1115A" w:rsidRDefault="009753CD" w:rsidP="00DF4C6B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3B88F129" w14:textId="77777777" w:rsidR="009753CD" w:rsidRPr="00A1115A" w:rsidRDefault="009753CD" w:rsidP="00DF4C6B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9328" w14:textId="77777777" w:rsidR="009753CD" w:rsidRPr="00A1115A" w:rsidRDefault="009753CD" w:rsidP="00DF4C6B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6B52102A" w14:textId="77777777" w:rsidR="009753CD" w:rsidRPr="00A1115A" w:rsidRDefault="009753CD" w:rsidP="00DF4C6B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302A9" w14:textId="77777777" w:rsidR="009753CD" w:rsidRPr="00A1115A" w:rsidRDefault="009753CD" w:rsidP="00DF4C6B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9753CD" w:rsidRPr="00A1115A" w14:paraId="3EAF3CC3" w14:textId="77777777" w:rsidTr="00DF4C6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204DE" w14:textId="77777777" w:rsidR="009753CD" w:rsidRPr="00A1115A" w:rsidRDefault="009753CD" w:rsidP="00DF4C6B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8573" w14:textId="77777777" w:rsidR="009753CD" w:rsidRPr="00A1115A" w:rsidRDefault="009753CD" w:rsidP="00DF4C6B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D97" w14:textId="77777777" w:rsidR="009753CD" w:rsidRPr="00A1115A" w:rsidRDefault="009753CD" w:rsidP="00DF4C6B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DE10A" w14:textId="77777777" w:rsidR="009753CD" w:rsidRPr="00A1115A" w:rsidRDefault="009753CD" w:rsidP="00DF4C6B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9753CD" w:rsidRPr="00A1115A" w14:paraId="7A13BB0A" w14:textId="77777777" w:rsidTr="00DF4C6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ADB15" w14:textId="77777777" w:rsidR="009753CD" w:rsidRPr="00A1115A" w:rsidRDefault="009753CD" w:rsidP="00DF4C6B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9118" w14:textId="77777777" w:rsidR="009753CD" w:rsidRPr="00A1115A" w:rsidRDefault="009753CD" w:rsidP="00DF4C6B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EBC" w14:textId="77777777" w:rsidR="009753CD" w:rsidRPr="00A1115A" w:rsidRDefault="009753CD" w:rsidP="00DF4C6B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67B44" w14:textId="77777777" w:rsidR="009753CD" w:rsidRPr="00A1115A" w:rsidRDefault="009753CD" w:rsidP="00DF4C6B">
            <w:pPr>
              <w:pStyle w:val="TAC"/>
            </w:pPr>
            <w:r w:rsidRPr="00A1115A">
              <w:t>TDD</w:t>
            </w:r>
          </w:p>
        </w:tc>
      </w:tr>
      <w:tr w:rsidR="009753CD" w:rsidRPr="00A1115A" w14:paraId="24EC48DD" w14:textId="77777777" w:rsidTr="00DF4C6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695" w14:textId="77777777" w:rsidR="009753CD" w:rsidRPr="00A1115A" w:rsidRDefault="009753CD" w:rsidP="00DF4C6B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C7E" w14:textId="77777777" w:rsidR="009753CD" w:rsidRPr="00A1115A" w:rsidRDefault="009753CD" w:rsidP="00DF4C6B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9DC" w14:textId="77777777" w:rsidR="009753CD" w:rsidRPr="00A1115A" w:rsidRDefault="009753CD" w:rsidP="00DF4C6B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FD4" w14:textId="77777777" w:rsidR="009753CD" w:rsidRPr="00A1115A" w:rsidRDefault="009753CD" w:rsidP="00DF4C6B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9753CD" w:rsidRPr="00A1115A" w14:paraId="5B7A9D35" w14:textId="77777777" w:rsidTr="00DF4C6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6AF" w14:textId="77777777" w:rsidR="009753CD" w:rsidRDefault="009753CD" w:rsidP="00DF4C6B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F3B" w14:textId="77777777" w:rsidR="009753CD" w:rsidRDefault="009753CD" w:rsidP="00DF4C6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2DC8" w14:textId="77777777" w:rsidR="009753CD" w:rsidRDefault="009753CD" w:rsidP="00DF4C6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B87" w14:textId="77777777" w:rsidR="009753CD" w:rsidRDefault="009753CD" w:rsidP="00DF4C6B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9753CD" w:rsidRPr="00A1115A" w14:paraId="26E26E8A" w14:textId="77777777" w:rsidTr="00DF4C6B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35D" w14:textId="77777777" w:rsidR="009753CD" w:rsidRPr="00A1115A" w:rsidRDefault="009753CD" w:rsidP="00DF4C6B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41F61C48" w14:textId="77777777" w:rsidR="009753CD" w:rsidRPr="00A1115A" w:rsidRDefault="009753CD" w:rsidP="00DF4C6B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3429139E" w14:textId="2B2349B3" w:rsidR="009753CD" w:rsidRPr="00A1115A" w:rsidRDefault="009753CD" w:rsidP="00221FC1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</w:tc>
      </w:tr>
    </w:tbl>
    <w:p w14:paraId="57B76B50" w14:textId="77777777" w:rsidR="009753CD" w:rsidRPr="00A1115A" w:rsidRDefault="009753CD" w:rsidP="009753CD"/>
    <w:p w14:paraId="24DFFFD4" w14:textId="14188F19" w:rsidR="00250C47" w:rsidRDefault="009753CD" w:rsidP="00221FC1">
      <w:pPr>
        <w:pStyle w:val="RAN4proposal"/>
      </w:pPr>
      <w:r>
        <w:t xml:space="preserve">  </w:t>
      </w:r>
      <w:bookmarkStart w:id="16" w:name="_Toc132021394"/>
      <w:r w:rsidR="00221FC1">
        <w:t>RAN4 shall assess if any additional requirements are needed to address the overlapping of band n47 and n46.</w:t>
      </w:r>
      <w:bookmarkEnd w:id="16"/>
    </w:p>
    <w:p w14:paraId="1286ECB4" w14:textId="13799CA3" w:rsidR="00CD7492" w:rsidRPr="00EF698B" w:rsidRDefault="00CD7492" w:rsidP="00A37002">
      <w:pPr>
        <w:pStyle w:val="RAN4H1"/>
        <w:rPr>
          <w:lang w:val="en-US"/>
        </w:rPr>
      </w:pPr>
      <w:bookmarkStart w:id="17" w:name="_Toc116995848"/>
      <w:r w:rsidRPr="00EF698B">
        <w:rPr>
          <w:lang w:val="en-US"/>
        </w:rPr>
        <w:t>Conclusion</w:t>
      </w:r>
      <w:bookmarkEnd w:id="17"/>
    </w:p>
    <w:p w14:paraId="07911E29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4D2BE005" w14:textId="3285A2D6" w:rsidR="00604078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2021391" w:history="1">
        <w:r w:rsidR="00604078" w:rsidRPr="00A4242B">
          <w:rPr>
            <w:rStyle w:val="Hyperlink"/>
            <w:b/>
            <w:noProof/>
          </w:rPr>
          <w:t>Observation 1:</w:t>
        </w:r>
        <w:r w:rsidR="00604078" w:rsidRPr="00A4242B">
          <w:rPr>
            <w:rStyle w:val="Hyperlink"/>
            <w:noProof/>
          </w:rPr>
          <w:t xml:space="preserve"> SL-U is being specified to operate in same bands as NR-U in FR1, thus SL-U may reuse NR-U RF requirements in large extent.</w:t>
        </w:r>
      </w:hyperlink>
    </w:p>
    <w:p w14:paraId="273E0E6A" w14:textId="54CBCE99" w:rsidR="00604078" w:rsidRDefault="0060407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392" w:history="1">
        <w:r w:rsidRPr="00A4242B">
          <w:rPr>
            <w:rStyle w:val="Hyperlink"/>
            <w:noProof/>
          </w:rPr>
          <w:t>Proposal 1: RAN4 to consider the receiver requirements currently defined for shared spectrum channel access for operation of sidelink in unlicensed spectrum.</w:t>
        </w:r>
      </w:hyperlink>
    </w:p>
    <w:p w14:paraId="12BBAFE2" w14:textId="0256DA35" w:rsidR="00604078" w:rsidRDefault="0060407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21393" w:history="1">
        <w:r w:rsidRPr="00A4242B">
          <w:rPr>
            <w:rStyle w:val="Hyperlink"/>
            <w:b/>
            <w:noProof/>
          </w:rPr>
          <w:t>Observation 2:</w:t>
        </w:r>
        <w:r w:rsidRPr="00A4242B">
          <w:rPr>
            <w:rStyle w:val="Hyperlink"/>
            <w:noProof/>
          </w:rPr>
          <w:t xml:space="preserve"> ITS band n47 is overlapping shared spectrum access band n46</w:t>
        </w:r>
      </w:hyperlink>
    </w:p>
    <w:p w14:paraId="45572D7E" w14:textId="1A66352A" w:rsidR="00604078" w:rsidRDefault="0060407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394" w:history="1">
        <w:r w:rsidRPr="00A4242B">
          <w:rPr>
            <w:rStyle w:val="Hyperlink"/>
            <w:noProof/>
          </w:rPr>
          <w:t>Proposal 2: RAN4 shall assess if any additional requirements are needed to address the overlapping of band n47 and n46.</w:t>
        </w:r>
      </w:hyperlink>
    </w:p>
    <w:p w14:paraId="3DECD0F9" w14:textId="3C79240C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8" w:name="_Toc116995849"/>
      <w:r w:rsidR="003B659E" w:rsidRPr="00EF698B">
        <w:t>References</w:t>
      </w:r>
      <w:bookmarkEnd w:id="18"/>
    </w:p>
    <w:p w14:paraId="5515E675" w14:textId="4649B0CD" w:rsidR="000040DC" w:rsidRPr="009753CD" w:rsidRDefault="005B2D67" w:rsidP="000040DC">
      <w:pPr>
        <w:pStyle w:val="ListParagraph"/>
        <w:numPr>
          <w:ilvl w:val="0"/>
          <w:numId w:val="21"/>
        </w:numPr>
        <w:ind w:right="-22"/>
        <w:rPr>
          <w:highlight w:val="yellow"/>
        </w:rPr>
      </w:pPr>
      <w:bookmarkStart w:id="19" w:name="_Ref114500673"/>
      <w:bookmarkEnd w:id="19"/>
      <w:r w:rsidRPr="00604078">
        <w:t>RP-230077</w:t>
      </w:r>
      <w:r w:rsidR="00D40288" w:rsidRPr="00604078">
        <w:t>,</w:t>
      </w:r>
      <w:r w:rsidR="000040DC" w:rsidRPr="00604078">
        <w:t xml:space="preserve"> </w:t>
      </w:r>
      <w:r w:rsidR="0057756E" w:rsidRPr="00604078">
        <w:t>WID revision</w:t>
      </w:r>
      <w:r w:rsidR="0057756E" w:rsidRPr="0057756E">
        <w:t>: NR sidelink evolution</w:t>
      </w:r>
      <w:r w:rsidR="0057756E">
        <w:t>, OPPO</w:t>
      </w:r>
      <w:r w:rsidR="000040DC" w:rsidRPr="003C4FDE">
        <w:t xml:space="preserve">. </w:t>
      </w:r>
    </w:p>
    <w:sectPr w:rsidR="000040DC" w:rsidRPr="009753C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26FC" w14:textId="77777777" w:rsidR="00AD600D" w:rsidRDefault="00AD600D" w:rsidP="00001C9B">
      <w:pPr>
        <w:spacing w:after="0" w:line="240" w:lineRule="auto"/>
      </w:pPr>
      <w:r>
        <w:separator/>
      </w:r>
    </w:p>
  </w:endnote>
  <w:endnote w:type="continuationSeparator" w:id="0">
    <w:p w14:paraId="44D3815A" w14:textId="77777777" w:rsidR="00AD600D" w:rsidRDefault="00AD600D" w:rsidP="00001C9B">
      <w:pPr>
        <w:spacing w:after="0" w:line="240" w:lineRule="auto"/>
      </w:pPr>
      <w:r>
        <w:continuationSeparator/>
      </w:r>
    </w:p>
  </w:endnote>
  <w:endnote w:type="continuationNotice" w:id="1">
    <w:p w14:paraId="4A5F707A" w14:textId="77777777" w:rsidR="00AD600D" w:rsidRDefault="00AD60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quot;Courier New&quot;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5DF26" w14:textId="77777777" w:rsidR="00AD600D" w:rsidRDefault="00AD600D" w:rsidP="00001C9B">
      <w:pPr>
        <w:spacing w:after="0" w:line="240" w:lineRule="auto"/>
      </w:pPr>
      <w:r>
        <w:separator/>
      </w:r>
    </w:p>
  </w:footnote>
  <w:footnote w:type="continuationSeparator" w:id="0">
    <w:p w14:paraId="73B9BF27" w14:textId="77777777" w:rsidR="00AD600D" w:rsidRDefault="00AD600D" w:rsidP="00001C9B">
      <w:pPr>
        <w:spacing w:after="0" w:line="240" w:lineRule="auto"/>
      </w:pPr>
      <w:r>
        <w:continuationSeparator/>
      </w:r>
    </w:p>
  </w:footnote>
  <w:footnote w:type="continuationNotice" w:id="1">
    <w:p w14:paraId="3C8FE0AD" w14:textId="77777777" w:rsidR="00AD600D" w:rsidRDefault="00AD60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794E7E"/>
    <w:multiLevelType w:val="hybridMultilevel"/>
    <w:tmpl w:val="F8604162"/>
    <w:lvl w:ilvl="0" w:tplc="64B29A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71F25"/>
    <w:multiLevelType w:val="hybridMultilevel"/>
    <w:tmpl w:val="EBA6D996"/>
    <w:lvl w:ilvl="0" w:tplc="2772A7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E692F"/>
    <w:multiLevelType w:val="multilevel"/>
    <w:tmpl w:val="4C6E692F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93A50"/>
    <w:multiLevelType w:val="hybridMultilevel"/>
    <w:tmpl w:val="900EF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444859">
    <w:abstractNumId w:val="1"/>
  </w:num>
  <w:num w:numId="2" w16cid:durableId="1792674274">
    <w:abstractNumId w:val="7"/>
  </w:num>
  <w:num w:numId="3" w16cid:durableId="609356266">
    <w:abstractNumId w:val="14"/>
  </w:num>
  <w:num w:numId="4" w16cid:durableId="541937559">
    <w:abstractNumId w:val="6"/>
  </w:num>
  <w:num w:numId="5" w16cid:durableId="527332951">
    <w:abstractNumId w:val="18"/>
  </w:num>
  <w:num w:numId="6" w16cid:durableId="1453866603">
    <w:abstractNumId w:val="11"/>
  </w:num>
  <w:num w:numId="7" w16cid:durableId="1286085711">
    <w:abstractNumId w:val="13"/>
  </w:num>
  <w:num w:numId="8" w16cid:durableId="1494880412">
    <w:abstractNumId w:val="13"/>
    <w:lvlOverride w:ilvl="0">
      <w:startOverride w:val="1"/>
    </w:lvlOverride>
  </w:num>
  <w:num w:numId="9" w16cid:durableId="326598181">
    <w:abstractNumId w:val="13"/>
    <w:lvlOverride w:ilvl="0">
      <w:startOverride w:val="1"/>
    </w:lvlOverride>
  </w:num>
  <w:num w:numId="10" w16cid:durableId="1045064847">
    <w:abstractNumId w:val="13"/>
    <w:lvlOverride w:ilvl="0">
      <w:startOverride w:val="1"/>
    </w:lvlOverride>
  </w:num>
  <w:num w:numId="11" w16cid:durableId="1839686116">
    <w:abstractNumId w:val="11"/>
    <w:lvlOverride w:ilvl="0">
      <w:startOverride w:val="1"/>
    </w:lvlOverride>
  </w:num>
  <w:num w:numId="12" w16cid:durableId="364208938">
    <w:abstractNumId w:val="13"/>
    <w:lvlOverride w:ilvl="0">
      <w:startOverride w:val="1"/>
    </w:lvlOverride>
  </w:num>
  <w:num w:numId="13" w16cid:durableId="1796099864">
    <w:abstractNumId w:val="11"/>
    <w:lvlOverride w:ilvl="0">
      <w:startOverride w:val="1"/>
    </w:lvlOverride>
  </w:num>
  <w:num w:numId="14" w16cid:durableId="784349694">
    <w:abstractNumId w:val="13"/>
    <w:lvlOverride w:ilvl="0">
      <w:startOverride w:val="1"/>
    </w:lvlOverride>
  </w:num>
  <w:num w:numId="15" w16cid:durableId="1330719308">
    <w:abstractNumId w:val="19"/>
  </w:num>
  <w:num w:numId="16" w16cid:durableId="1384596121">
    <w:abstractNumId w:val="4"/>
  </w:num>
  <w:num w:numId="17" w16cid:durableId="637615118">
    <w:abstractNumId w:val="17"/>
  </w:num>
  <w:num w:numId="18" w16cid:durableId="122933982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5635228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9584954">
    <w:abstractNumId w:val="10"/>
  </w:num>
  <w:num w:numId="21" w16cid:durableId="1825926017">
    <w:abstractNumId w:val="15"/>
  </w:num>
  <w:num w:numId="22" w16cid:durableId="585918129">
    <w:abstractNumId w:val="11"/>
    <w:lvlOverride w:ilvl="0">
      <w:startOverride w:val="1"/>
    </w:lvlOverride>
  </w:num>
  <w:num w:numId="23" w16cid:durableId="1679849711">
    <w:abstractNumId w:val="13"/>
    <w:lvlOverride w:ilvl="0">
      <w:startOverride w:val="1"/>
    </w:lvlOverride>
  </w:num>
  <w:num w:numId="24" w16cid:durableId="418217476">
    <w:abstractNumId w:val="3"/>
  </w:num>
  <w:num w:numId="25" w16cid:durableId="429786803">
    <w:abstractNumId w:val="0"/>
  </w:num>
  <w:num w:numId="26" w16cid:durableId="1968198438">
    <w:abstractNumId w:val="0"/>
    <w:lvlOverride w:ilvl="0">
      <w:startOverride w:val="1"/>
    </w:lvlOverride>
  </w:num>
  <w:num w:numId="27" w16cid:durableId="2098942106">
    <w:abstractNumId w:val="2"/>
  </w:num>
  <w:num w:numId="28" w16cid:durableId="1748652529">
    <w:abstractNumId w:val="9"/>
  </w:num>
  <w:num w:numId="29" w16cid:durableId="1242790942">
    <w:abstractNumId w:val="5"/>
  </w:num>
  <w:num w:numId="30" w16cid:durableId="562914057">
    <w:abstractNumId w:val="8"/>
  </w:num>
  <w:num w:numId="31" w16cid:durableId="643043708">
    <w:abstractNumId w:val="16"/>
  </w:num>
  <w:num w:numId="32" w16cid:durableId="15224714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C56D5"/>
    <w:rsid w:val="000D0BAE"/>
    <w:rsid w:val="000D0F93"/>
    <w:rsid w:val="000E0FCD"/>
    <w:rsid w:val="000F3AB5"/>
    <w:rsid w:val="001007AA"/>
    <w:rsid w:val="00106416"/>
    <w:rsid w:val="00110481"/>
    <w:rsid w:val="001127C9"/>
    <w:rsid w:val="00115B88"/>
    <w:rsid w:val="0011629D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21FC1"/>
    <w:rsid w:val="002241DB"/>
    <w:rsid w:val="00235F5C"/>
    <w:rsid w:val="00250C47"/>
    <w:rsid w:val="00257FA3"/>
    <w:rsid w:val="00270E3E"/>
    <w:rsid w:val="00275462"/>
    <w:rsid w:val="00277B56"/>
    <w:rsid w:val="002A19F5"/>
    <w:rsid w:val="002A3807"/>
    <w:rsid w:val="002B4922"/>
    <w:rsid w:val="002C22C3"/>
    <w:rsid w:val="002C2D19"/>
    <w:rsid w:val="002D10FA"/>
    <w:rsid w:val="002D4C55"/>
    <w:rsid w:val="002D5320"/>
    <w:rsid w:val="002E6DED"/>
    <w:rsid w:val="002F1563"/>
    <w:rsid w:val="00300956"/>
    <w:rsid w:val="00315B14"/>
    <w:rsid w:val="00317187"/>
    <w:rsid w:val="003248D6"/>
    <w:rsid w:val="0032499A"/>
    <w:rsid w:val="003341F7"/>
    <w:rsid w:val="00347FEC"/>
    <w:rsid w:val="00356F45"/>
    <w:rsid w:val="003638F4"/>
    <w:rsid w:val="00366B74"/>
    <w:rsid w:val="00375EF6"/>
    <w:rsid w:val="00397850"/>
    <w:rsid w:val="003A710A"/>
    <w:rsid w:val="003B659E"/>
    <w:rsid w:val="003C275E"/>
    <w:rsid w:val="003C4370"/>
    <w:rsid w:val="003C4FDE"/>
    <w:rsid w:val="003E58DF"/>
    <w:rsid w:val="003F320A"/>
    <w:rsid w:val="003F796D"/>
    <w:rsid w:val="00404C4C"/>
    <w:rsid w:val="0041423F"/>
    <w:rsid w:val="00414F81"/>
    <w:rsid w:val="004167FD"/>
    <w:rsid w:val="00436A0F"/>
    <w:rsid w:val="00437150"/>
    <w:rsid w:val="0043750A"/>
    <w:rsid w:val="004732E9"/>
    <w:rsid w:val="004854BB"/>
    <w:rsid w:val="00494675"/>
    <w:rsid w:val="00496606"/>
    <w:rsid w:val="004E5E66"/>
    <w:rsid w:val="004E7ADB"/>
    <w:rsid w:val="00503B4D"/>
    <w:rsid w:val="00504EE9"/>
    <w:rsid w:val="00521576"/>
    <w:rsid w:val="00525089"/>
    <w:rsid w:val="005250E6"/>
    <w:rsid w:val="00542D23"/>
    <w:rsid w:val="0054442C"/>
    <w:rsid w:val="00550285"/>
    <w:rsid w:val="00562492"/>
    <w:rsid w:val="00572A20"/>
    <w:rsid w:val="0057756E"/>
    <w:rsid w:val="005836F8"/>
    <w:rsid w:val="005918FA"/>
    <w:rsid w:val="00592A86"/>
    <w:rsid w:val="005B2D67"/>
    <w:rsid w:val="005B4801"/>
    <w:rsid w:val="005C23A4"/>
    <w:rsid w:val="005D1CDF"/>
    <w:rsid w:val="005D2BB7"/>
    <w:rsid w:val="005E3DEA"/>
    <w:rsid w:val="005E61A8"/>
    <w:rsid w:val="005F6419"/>
    <w:rsid w:val="00604078"/>
    <w:rsid w:val="0060543D"/>
    <w:rsid w:val="006060D6"/>
    <w:rsid w:val="006104DD"/>
    <w:rsid w:val="006130B5"/>
    <w:rsid w:val="00617400"/>
    <w:rsid w:val="00632D29"/>
    <w:rsid w:val="00647926"/>
    <w:rsid w:val="00653530"/>
    <w:rsid w:val="00664950"/>
    <w:rsid w:val="00674E3A"/>
    <w:rsid w:val="00683220"/>
    <w:rsid w:val="00684D2C"/>
    <w:rsid w:val="00687FA0"/>
    <w:rsid w:val="00695FAD"/>
    <w:rsid w:val="006A3C11"/>
    <w:rsid w:val="006B7010"/>
    <w:rsid w:val="006C3095"/>
    <w:rsid w:val="006E1151"/>
    <w:rsid w:val="006E6311"/>
    <w:rsid w:val="006F3FFB"/>
    <w:rsid w:val="007109E1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4108"/>
    <w:rsid w:val="00816C80"/>
    <w:rsid w:val="0082115E"/>
    <w:rsid w:val="00825BA3"/>
    <w:rsid w:val="00835D33"/>
    <w:rsid w:val="00841BCD"/>
    <w:rsid w:val="00851A8E"/>
    <w:rsid w:val="0085365B"/>
    <w:rsid w:val="00866579"/>
    <w:rsid w:val="008826C1"/>
    <w:rsid w:val="00883DFD"/>
    <w:rsid w:val="008A1BF7"/>
    <w:rsid w:val="008A4FED"/>
    <w:rsid w:val="008A5B0E"/>
    <w:rsid w:val="008B0961"/>
    <w:rsid w:val="008E5D17"/>
    <w:rsid w:val="0090091A"/>
    <w:rsid w:val="009042BD"/>
    <w:rsid w:val="00936159"/>
    <w:rsid w:val="009463F2"/>
    <w:rsid w:val="00953945"/>
    <w:rsid w:val="009753CD"/>
    <w:rsid w:val="00977E1D"/>
    <w:rsid w:val="009B0573"/>
    <w:rsid w:val="009B7B4B"/>
    <w:rsid w:val="009B7C21"/>
    <w:rsid w:val="009E6B0F"/>
    <w:rsid w:val="00A04992"/>
    <w:rsid w:val="00A147AA"/>
    <w:rsid w:val="00A21D71"/>
    <w:rsid w:val="00A22B78"/>
    <w:rsid w:val="00A25AE5"/>
    <w:rsid w:val="00A37002"/>
    <w:rsid w:val="00A37332"/>
    <w:rsid w:val="00A37CEF"/>
    <w:rsid w:val="00A4355E"/>
    <w:rsid w:val="00A60204"/>
    <w:rsid w:val="00A60D55"/>
    <w:rsid w:val="00A92BCD"/>
    <w:rsid w:val="00AA1B0E"/>
    <w:rsid w:val="00AA47B6"/>
    <w:rsid w:val="00AC163B"/>
    <w:rsid w:val="00AC5CA7"/>
    <w:rsid w:val="00AC6058"/>
    <w:rsid w:val="00AD600D"/>
    <w:rsid w:val="00AE2BA5"/>
    <w:rsid w:val="00AE56B1"/>
    <w:rsid w:val="00AE6C90"/>
    <w:rsid w:val="00AE6D09"/>
    <w:rsid w:val="00AF7A7C"/>
    <w:rsid w:val="00B408B6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14981"/>
    <w:rsid w:val="00C24643"/>
    <w:rsid w:val="00C26D43"/>
    <w:rsid w:val="00C36B5D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CE68CB"/>
    <w:rsid w:val="00D00211"/>
    <w:rsid w:val="00D04DE7"/>
    <w:rsid w:val="00D06309"/>
    <w:rsid w:val="00D20B44"/>
    <w:rsid w:val="00D270F8"/>
    <w:rsid w:val="00D351EA"/>
    <w:rsid w:val="00D40288"/>
    <w:rsid w:val="00D43403"/>
    <w:rsid w:val="00D51E76"/>
    <w:rsid w:val="00D5270B"/>
    <w:rsid w:val="00D62E71"/>
    <w:rsid w:val="00D6430D"/>
    <w:rsid w:val="00D66188"/>
    <w:rsid w:val="00D731F6"/>
    <w:rsid w:val="00D740CA"/>
    <w:rsid w:val="00D75A03"/>
    <w:rsid w:val="00D810EA"/>
    <w:rsid w:val="00D85728"/>
    <w:rsid w:val="00D95481"/>
    <w:rsid w:val="00DC7A13"/>
    <w:rsid w:val="00DF2997"/>
    <w:rsid w:val="00E10BC4"/>
    <w:rsid w:val="00E1415D"/>
    <w:rsid w:val="00E3134D"/>
    <w:rsid w:val="00E323E9"/>
    <w:rsid w:val="00E34018"/>
    <w:rsid w:val="00E437D2"/>
    <w:rsid w:val="00E55751"/>
    <w:rsid w:val="00E706A7"/>
    <w:rsid w:val="00E909E9"/>
    <w:rsid w:val="00EA2311"/>
    <w:rsid w:val="00EA30AF"/>
    <w:rsid w:val="00EC5B93"/>
    <w:rsid w:val="00EC7BC3"/>
    <w:rsid w:val="00ED6B0B"/>
    <w:rsid w:val="00ED7600"/>
    <w:rsid w:val="00EE642F"/>
    <w:rsid w:val="00EF6073"/>
    <w:rsid w:val="00EF698B"/>
    <w:rsid w:val="00F1362C"/>
    <w:rsid w:val="00F414F1"/>
    <w:rsid w:val="00F508B8"/>
    <w:rsid w:val="00F62D4C"/>
    <w:rsid w:val="00F6521E"/>
    <w:rsid w:val="00F72CB1"/>
    <w:rsid w:val="00F8215E"/>
    <w:rsid w:val="00F824F5"/>
    <w:rsid w:val="00F84C97"/>
    <w:rsid w:val="00F90FAB"/>
    <w:rsid w:val="00F9374D"/>
    <w:rsid w:val="00FB5A64"/>
    <w:rsid w:val="00FC29B9"/>
    <w:rsid w:val="00FC6FD3"/>
    <w:rsid w:val="00FE305C"/>
    <w:rsid w:val="00FF0301"/>
    <w:rsid w:val="6155083D"/>
    <w:rsid w:val="7DF1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D7A642"/>
  <w15:chartTrackingRefBased/>
  <w15:docId w15:val="{C9429348-7773-4362-95CD-BCB7F918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82115E"/>
  </w:style>
  <w:style w:type="character" w:styleId="Emphasis">
    <w:name w:val="Emphasis"/>
    <w:uiPriority w:val="20"/>
    <w:qFormat/>
    <w:rsid w:val="0082115E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1E7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1E76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75A03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9753CD"/>
    <w:rPr>
      <w:b/>
    </w:rPr>
  </w:style>
  <w:style w:type="paragraph" w:customStyle="1" w:styleId="TAC">
    <w:name w:val="TAC"/>
    <w:basedOn w:val="Normal"/>
    <w:link w:val="TACChar"/>
    <w:qFormat/>
    <w:rsid w:val="009753C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753C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TAN">
    <w:name w:val="TAN"/>
    <w:basedOn w:val="Normal"/>
    <w:link w:val="TANChar"/>
    <w:qFormat/>
    <w:rsid w:val="009753CD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9753C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753C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753C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9753CD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reddy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https://nokia.sharepoint.com/sites/c5g/5gradio/_layouts/15/DocIdRedir.aspx?ID=5AIRPNAIUNRU-1328258698-21294</Url>
      <Description>5AIRPNAIUNRU-1328258698-21294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24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Phani</dc:creator>
  <cp:keywords>3GPP;RAN4</cp:keywords>
  <dc:description/>
  <cp:lastModifiedBy>Johannes Hejselbaek (Nokia)</cp:lastModifiedBy>
  <cp:revision>6</cp:revision>
  <dcterms:created xsi:type="dcterms:W3CDTF">2023-04-04T18:37:00Z</dcterms:created>
  <dcterms:modified xsi:type="dcterms:W3CDTF">2023-04-10T10:16:00Z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3e04b7a4-83ad-4b08-89fc-e1ef428ebd2d</vt:lpwstr>
  </property>
  <property fmtid="{D5CDD505-2E9C-101B-9397-08002B2CF9AE}" pid="11" name="MediaServiceImageTags">
    <vt:lpwstr/>
  </property>
  <property fmtid="{D5CDD505-2E9C-101B-9397-08002B2CF9AE}" pid="12" name="GrammarlyDocumentId">
    <vt:lpwstr>4e28b7aa-4b26-4864-8ad4-50dea9075790</vt:lpwstr>
  </property>
</Properties>
</file>